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4C5BA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DALYNGRUGGE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54260E4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</w:p>
    <w:p w14:paraId="2E8BC905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</w:p>
    <w:p w14:paraId="43AB9584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Gloucestershire.</w:t>
      </w:r>
    </w:p>
    <w:p w14:paraId="2893B47C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p.144)</w:t>
      </w:r>
    </w:p>
    <w:p w14:paraId="457FB01F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</w:p>
    <w:p w14:paraId="4E945C25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</w:p>
    <w:p w14:paraId="2C9FCAD7" w14:textId="77777777" w:rsidR="00DD1A66" w:rsidRDefault="00DD1A66" w:rsidP="00DD1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2012</w:t>
      </w:r>
    </w:p>
    <w:p w14:paraId="0C1C9C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7CC5" w14:textId="77777777" w:rsidR="00DD1A66" w:rsidRDefault="00DD1A66" w:rsidP="009139A6">
      <w:r>
        <w:separator/>
      </w:r>
    </w:p>
  </w:endnote>
  <w:endnote w:type="continuationSeparator" w:id="0">
    <w:p w14:paraId="07D2DBAB" w14:textId="77777777" w:rsidR="00DD1A66" w:rsidRDefault="00DD1A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4D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88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1E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B2646" w14:textId="77777777" w:rsidR="00DD1A66" w:rsidRDefault="00DD1A66" w:rsidP="009139A6">
      <w:r>
        <w:separator/>
      </w:r>
    </w:p>
  </w:footnote>
  <w:footnote w:type="continuationSeparator" w:id="0">
    <w:p w14:paraId="432F8615" w14:textId="77777777" w:rsidR="00DD1A66" w:rsidRDefault="00DD1A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A33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E7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79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A6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1A6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8CB34"/>
  <w15:chartTrackingRefBased/>
  <w15:docId w15:val="{512FA492-20EF-46B0-BCE1-20B235BF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A6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2021-06-23T12:35:00Z</dcterms:created>
  <dcterms:modified xsi:type="dcterms:W3CDTF">2021-06-23T12:35:00Z</dcterms:modified>
</cp:coreProperties>
</file>